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101A7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LATHEBURY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791944C6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Broughton.</w:t>
      </w:r>
    </w:p>
    <w:p w14:paraId="5970495A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</w:p>
    <w:p w14:paraId="43BAF16A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</w:p>
    <w:p w14:paraId="75CC42AD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Sep.1405</w:t>
      </w:r>
      <w:r>
        <w:rPr>
          <w:rFonts w:ascii="Times New Roman" w:hAnsi="Times New Roman" w:cs="Times New Roman"/>
          <w:sz w:val="24"/>
          <w:szCs w:val="24"/>
        </w:rPr>
        <w:tab/>
        <w:t>He was licensed to put his church to farm for three years.</w:t>
      </w:r>
    </w:p>
    <w:p w14:paraId="3826D884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454D088F" w14:textId="77777777" w:rsidR="000B7F9E" w:rsidRDefault="000B7F9E" w:rsidP="000B7F9E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p.47)</w:t>
      </w:r>
    </w:p>
    <w:p w14:paraId="374E302A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</w:p>
    <w:p w14:paraId="4D9A8968" w14:textId="77777777" w:rsidR="000B7F9E" w:rsidRDefault="000B7F9E" w:rsidP="000B7F9E">
      <w:pPr>
        <w:rPr>
          <w:rFonts w:ascii="Times New Roman" w:hAnsi="Times New Roman" w:cs="Times New Roman"/>
          <w:sz w:val="24"/>
          <w:szCs w:val="24"/>
        </w:rPr>
      </w:pPr>
    </w:p>
    <w:p w14:paraId="3C9645EE" w14:textId="77777777" w:rsidR="000B7F9E" w:rsidRPr="00F34B34" w:rsidRDefault="000B7F9E" w:rsidP="000B7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3C4EE9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C28C3" w14:textId="77777777" w:rsidR="000B7F9E" w:rsidRDefault="000B7F9E" w:rsidP="009139A6">
      <w:r>
        <w:separator/>
      </w:r>
    </w:p>
  </w:endnote>
  <w:endnote w:type="continuationSeparator" w:id="0">
    <w:p w14:paraId="3C055978" w14:textId="77777777" w:rsidR="000B7F9E" w:rsidRDefault="000B7F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0D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332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A9F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35EBA" w14:textId="77777777" w:rsidR="000B7F9E" w:rsidRDefault="000B7F9E" w:rsidP="009139A6">
      <w:r>
        <w:separator/>
      </w:r>
    </w:p>
  </w:footnote>
  <w:footnote w:type="continuationSeparator" w:id="0">
    <w:p w14:paraId="4A9B8BA5" w14:textId="77777777" w:rsidR="000B7F9E" w:rsidRDefault="000B7F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FEC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DB5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79D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9E"/>
    <w:rsid w:val="000666E0"/>
    <w:rsid w:val="000B7F9E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E577C"/>
  <w15:chartTrackingRefBased/>
  <w15:docId w15:val="{39DAC8A4-58A3-47E5-8F72-A7A053E3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9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2024-05-03T19:38:00Z</dcterms:created>
  <dcterms:modified xsi:type="dcterms:W3CDTF">2024-05-03T19:38:00Z</dcterms:modified>
</cp:coreProperties>
</file>